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8F600" w14:textId="63DB0019" w:rsidR="00FB5566" w:rsidRPr="00FB5566" w:rsidRDefault="0062354F" w:rsidP="00FB5566">
      <w:pPr>
        <w:pStyle w:val="Heading1"/>
        <w:jc w:val="center"/>
        <w:rPr>
          <w:sz w:val="28"/>
          <w:u w:val="single"/>
        </w:rPr>
      </w:pPr>
      <w:r w:rsidRPr="00FB5566">
        <w:rPr>
          <w:sz w:val="28"/>
          <w:u w:val="single"/>
        </w:rPr>
        <w:t>1121</w:t>
      </w:r>
      <w:r w:rsidR="00FB5566" w:rsidRPr="00FB5566">
        <w:rPr>
          <w:sz w:val="28"/>
          <w:u w:val="single"/>
        </w:rPr>
        <w:t xml:space="preserve"> - </w:t>
      </w:r>
      <w:r w:rsidR="00FB5566" w:rsidRPr="00FB5566">
        <w:rPr>
          <w:sz w:val="28"/>
          <w:u w:val="single"/>
        </w:rPr>
        <w:t>Servicing, Preventative Maintenance, Breakdown Cover, Spare Parts and Warranty Extensions of CPI's Perkin Elmer Instruments</w:t>
      </w:r>
      <w:r w:rsidR="00FB5566" w:rsidRPr="00FB5566">
        <w:rPr>
          <w:sz w:val="28"/>
          <w:u w:val="single"/>
        </w:rPr>
        <w:t>.</w:t>
      </w:r>
    </w:p>
    <w:p w14:paraId="2164052B" w14:textId="04485607" w:rsidR="000A6C9F" w:rsidRDefault="00B962AC" w:rsidP="0089028C">
      <w:pPr>
        <w:pStyle w:val="Heading2"/>
        <w:numPr>
          <w:ilvl w:val="0"/>
          <w:numId w:val="0"/>
        </w:numPr>
      </w:pPr>
      <w:proofErr w:type="spellStart"/>
      <w:r>
        <w:t>Respons</w:t>
      </w:r>
      <w:proofErr w:type="spellEnd"/>
      <w:r>
        <w:t>e to Tender</w:t>
      </w:r>
    </w:p>
    <w:p w14:paraId="15270217" w14:textId="0916284C" w:rsidR="000A6C9F" w:rsidRDefault="00D67135" w:rsidP="005C51C1">
      <w:pPr>
        <w:pStyle w:val="Heading3"/>
      </w:pPr>
      <w:r>
        <w:t>Evaluation Q1</w:t>
      </w:r>
      <w:r w:rsidR="009773C2">
        <w:t xml:space="preserve"> </w:t>
      </w:r>
      <w:r w:rsidR="00DB25FA">
        <w:t>–</w:t>
      </w:r>
      <w:r w:rsidR="009773C2">
        <w:t xml:space="preserve"> </w:t>
      </w:r>
      <w:r w:rsidR="00DB25FA">
        <w:t>Service Level Support</w:t>
      </w:r>
    </w:p>
    <w:p w14:paraId="11C0AE38" w14:textId="77777777" w:rsidR="0000077E" w:rsidRDefault="0000077E" w:rsidP="0000077E">
      <w:r>
        <w:t xml:space="preserve">Please provide details of the following: </w:t>
      </w:r>
    </w:p>
    <w:p w14:paraId="27E84C2C" w14:textId="222906E9" w:rsidR="0000077E" w:rsidRDefault="0000077E" w:rsidP="0000077E">
      <w:pPr>
        <w:pStyle w:val="ListParagraph"/>
        <w:numPr>
          <w:ilvl w:val="0"/>
          <w:numId w:val="30"/>
        </w:numPr>
        <w:tabs>
          <w:tab w:val="left" w:pos="6870"/>
        </w:tabs>
      </w:pPr>
      <w:r>
        <w:t xml:space="preserve">Range of service options available including scope for each option identified. </w:t>
      </w:r>
      <w:r>
        <w:tab/>
      </w:r>
    </w:p>
    <w:p w14:paraId="15BF05CF" w14:textId="1A53EBAF" w:rsidR="0000077E" w:rsidRDefault="0000077E" w:rsidP="0000077E">
      <w:pPr>
        <w:pStyle w:val="ListParagraph"/>
        <w:numPr>
          <w:ilvl w:val="0"/>
          <w:numId w:val="30"/>
        </w:numPr>
        <w:tabs>
          <w:tab w:val="left" w:pos="6870"/>
        </w:tabs>
      </w:pPr>
      <w:r>
        <w:t>The details of activities performed on the specified instruments as part of a preventative maintenance visit</w:t>
      </w:r>
    </w:p>
    <w:p w14:paraId="03CA73F6" w14:textId="5C4E9729" w:rsidR="00DB25FA" w:rsidRDefault="0000077E" w:rsidP="0000077E">
      <w:r>
        <w:t>In their response to the tender, bidders should indicate details in the answer box below or provide a summary to supplement any other information provide as part of their response to this tender:</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10FBE997" w:rsidR="00D40B9B" w:rsidRDefault="0000077E" w:rsidP="00D40B9B">
            <w:pPr>
              <w:pStyle w:val="NoSpacing"/>
              <w:jc w:val="center"/>
            </w:pPr>
            <w:r>
              <w:t>3</w:t>
            </w:r>
            <w:r w:rsidR="00DB25FA">
              <w:t>0</w:t>
            </w:r>
            <w:r w:rsidR="00D67135">
              <w:t>%</w:t>
            </w:r>
          </w:p>
        </w:tc>
      </w:tr>
    </w:tbl>
    <w:p w14:paraId="1360283B" w14:textId="77777777" w:rsidR="00D40B9B" w:rsidRDefault="00D40B9B" w:rsidP="00465A8D">
      <w:pPr>
        <w:rPr>
          <w:b/>
        </w:rPr>
      </w:pPr>
    </w:p>
    <w:p w14:paraId="6AF421AB" w14:textId="5E8EF408" w:rsidR="00465A8D" w:rsidRPr="00D40B9B" w:rsidRDefault="00D67135" w:rsidP="00465A8D">
      <w:pPr>
        <w:rPr>
          <w:b/>
        </w:rPr>
      </w:pPr>
      <w:r>
        <w:rPr>
          <w:b/>
        </w:rPr>
        <w:t xml:space="preserve">Evaluation Q1 will account for </w:t>
      </w:r>
      <w:r w:rsidR="0000077E">
        <w:rPr>
          <w:b/>
        </w:rPr>
        <w:t>3</w:t>
      </w:r>
      <w:r w:rsidR="00DB25FA">
        <w:rPr>
          <w:b/>
        </w:rPr>
        <w:t>0</w:t>
      </w:r>
      <w:r w:rsidR="00465A8D" w:rsidRPr="00D40B9B">
        <w:rPr>
          <w:b/>
        </w:rPr>
        <w:t>% of the evaluation score.</w:t>
      </w:r>
    </w:p>
    <w:p w14:paraId="32BC8CD7" w14:textId="1CD4E7E9" w:rsidR="005C51C1" w:rsidRDefault="00D67135" w:rsidP="005C51C1">
      <w:pPr>
        <w:pStyle w:val="Heading3"/>
      </w:pPr>
      <w:r>
        <w:t>Evaluation Q2</w:t>
      </w:r>
      <w:r w:rsidR="009773C2">
        <w:t xml:space="preserve"> </w:t>
      </w:r>
      <w:r w:rsidR="0062354F">
        <w:t>–</w:t>
      </w:r>
      <w:r w:rsidR="009773C2">
        <w:t xml:space="preserve"> </w:t>
      </w:r>
      <w:r w:rsidR="0062354F">
        <w:t xml:space="preserve">Qualifications and Experience </w:t>
      </w:r>
    </w:p>
    <w:p w14:paraId="0673E75B" w14:textId="77777777" w:rsidR="00CB5DC5" w:rsidRDefault="00465A8D" w:rsidP="00D67135">
      <w:r>
        <w:t>In response to the tender, please explain</w:t>
      </w:r>
      <w:r w:rsidR="009C0F97">
        <w:t xml:space="preserve"> in the answer box below</w:t>
      </w:r>
      <w:r>
        <w:t>:</w:t>
      </w:r>
    </w:p>
    <w:p w14:paraId="2ED19F3A" w14:textId="7A15A779" w:rsidR="0062354F" w:rsidRDefault="0062354F" w:rsidP="00D67135">
      <w:r>
        <w:t xml:space="preserve">Please provide details of similar </w:t>
      </w:r>
      <w:r w:rsidR="0000077E">
        <w:t>contracts</w:t>
      </w:r>
      <w:r>
        <w:t xml:space="preserve"> </w:t>
      </w:r>
      <w:r w:rsidR="00FB5566">
        <w:t>provided</w:t>
      </w:r>
      <w:r>
        <w:t xml:space="preserve"> out by </w:t>
      </w:r>
      <w:r w:rsidR="0000077E">
        <w:t>your company</w:t>
      </w:r>
      <w:r>
        <w:t xml:space="preserve"> over the last 5 years, including where possible the c</w:t>
      </w:r>
      <w:r w:rsidRPr="00A47254">
        <w:t>lient / equipment technicians involved, detail of the service</w:t>
      </w:r>
      <w:r w:rsidR="00FB5566">
        <w:t>s</w:t>
      </w:r>
      <w:r w:rsidRPr="00A47254">
        <w:t xml:space="preserve"> conducted and outcome. </w:t>
      </w:r>
      <w:r>
        <w:t>(</w:t>
      </w:r>
      <w:r w:rsidRPr="00A47254">
        <w:t>We appreciate some of this data may need to be anonymised where commercial sensitive but ask you provide as much information as possible to support your bid and demonstrate the quality of service you are able to offer)</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1D397D7C" w:rsidR="00DA68D6" w:rsidRDefault="00FB5566" w:rsidP="00C0178D">
            <w:pPr>
              <w:pStyle w:val="NoSpacing"/>
              <w:jc w:val="center"/>
            </w:pPr>
            <w:r>
              <w:t>10</w:t>
            </w:r>
            <w:r w:rsidR="00DA68D6" w:rsidRPr="0062354F">
              <w:t>%</w:t>
            </w:r>
          </w:p>
        </w:tc>
      </w:tr>
    </w:tbl>
    <w:p w14:paraId="2611D74A" w14:textId="77777777" w:rsidR="00D40B9B" w:rsidRDefault="00D40B9B" w:rsidP="00345533">
      <w:pPr>
        <w:rPr>
          <w:b/>
        </w:rPr>
      </w:pPr>
    </w:p>
    <w:p w14:paraId="157CEF07" w14:textId="41384C3D" w:rsidR="00465A8D" w:rsidRDefault="00D67135" w:rsidP="00345533">
      <w:pPr>
        <w:rPr>
          <w:b/>
        </w:rPr>
      </w:pPr>
      <w:r>
        <w:rPr>
          <w:b/>
        </w:rPr>
        <w:t xml:space="preserve">Evaluation Q2 will account for </w:t>
      </w:r>
      <w:r w:rsidR="00FB5566">
        <w:rPr>
          <w:b/>
        </w:rPr>
        <w:t>10</w:t>
      </w:r>
      <w:r w:rsidR="00345533" w:rsidRPr="0062354F">
        <w:rPr>
          <w:b/>
        </w:rPr>
        <w:t>%</w:t>
      </w:r>
      <w:r w:rsidR="00345533" w:rsidRPr="00D40B9B">
        <w:rPr>
          <w:b/>
        </w:rPr>
        <w:t xml:space="preserve"> of the evaluation score.</w:t>
      </w:r>
      <w:r w:rsidR="00465A8D" w:rsidRPr="00D40B9B">
        <w:rPr>
          <w:b/>
        </w:rPr>
        <w:t xml:space="preserve"> </w:t>
      </w:r>
    </w:p>
    <w:p w14:paraId="6B442120" w14:textId="77777777" w:rsidR="00FB5566" w:rsidRDefault="00FB5566" w:rsidP="0062354F">
      <w:pPr>
        <w:pStyle w:val="Heading3"/>
        <w:sectPr w:rsidR="00FB5566"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pPr>
    </w:p>
    <w:p w14:paraId="63B6B72C" w14:textId="6DA843F6" w:rsidR="0062354F" w:rsidRDefault="0062354F" w:rsidP="0062354F">
      <w:pPr>
        <w:pStyle w:val="Heading3"/>
      </w:pPr>
      <w:r>
        <w:lastRenderedPageBreak/>
        <w:t xml:space="preserve">Evaluation Q3 – Lead time on spare parts and consumables </w:t>
      </w:r>
    </w:p>
    <w:p w14:paraId="62EB3C67" w14:textId="77777777" w:rsidR="00FB5566" w:rsidRDefault="00FB5566" w:rsidP="00D1664B">
      <w:pPr>
        <w:tabs>
          <w:tab w:val="left" w:pos="6870"/>
        </w:tabs>
      </w:pPr>
      <w:r>
        <w:t>Please include;</w:t>
      </w:r>
    </w:p>
    <w:p w14:paraId="75793061" w14:textId="77777777" w:rsidR="00FB5566" w:rsidRDefault="00FB5566" w:rsidP="00FB5566">
      <w:pPr>
        <w:pStyle w:val="ListParagraph"/>
        <w:numPr>
          <w:ilvl w:val="0"/>
          <w:numId w:val="27"/>
        </w:numPr>
        <w:tabs>
          <w:tab w:val="left" w:pos="6870"/>
        </w:tabs>
      </w:pPr>
      <w:r>
        <w:t>A</w:t>
      </w:r>
      <w:r w:rsidRPr="005A39B4">
        <w:t xml:space="preserve"> sample of 2 specification sheets for the most common</w:t>
      </w:r>
      <w:r>
        <w:t xml:space="preserve">ly used spare parts, </w:t>
      </w:r>
    </w:p>
    <w:p w14:paraId="4541E7D5" w14:textId="7FBAC232" w:rsidR="00FB5566" w:rsidRDefault="00FB5566" w:rsidP="00FB5566">
      <w:pPr>
        <w:pStyle w:val="ListParagraph"/>
        <w:numPr>
          <w:ilvl w:val="0"/>
          <w:numId w:val="27"/>
        </w:numPr>
        <w:tabs>
          <w:tab w:val="left" w:pos="6870"/>
        </w:tabs>
      </w:pPr>
      <w:r>
        <w:t>I</w:t>
      </w:r>
      <w:r w:rsidRPr="005A39B4">
        <w:t>nformation on the range of spares, consumables and other additional related items</w:t>
      </w:r>
      <w:r>
        <w:t xml:space="preserve"> such as software and modifications</w:t>
      </w:r>
      <w:r w:rsidRPr="005A39B4">
        <w:t xml:space="preserve"> to the equipment</w:t>
      </w:r>
      <w:r>
        <w:t xml:space="preserve"> in appendix 1</w:t>
      </w:r>
      <w:r w:rsidRPr="005A39B4">
        <w:t>.</w:t>
      </w:r>
      <w:r>
        <w:t xml:space="preserve"> (Please complete Appendix 1 and provide list of consumables/spares available where possible)</w:t>
      </w:r>
    </w:p>
    <w:p w14:paraId="0C67B41E" w14:textId="77777777" w:rsidR="00FB5566" w:rsidRPr="005A39B4" w:rsidRDefault="00FB5566" w:rsidP="00FB5566">
      <w:pPr>
        <w:pStyle w:val="ListParagraph"/>
        <w:numPr>
          <w:ilvl w:val="0"/>
          <w:numId w:val="27"/>
        </w:numPr>
        <w:tabs>
          <w:tab w:val="left" w:pos="6870"/>
        </w:tabs>
      </w:pPr>
      <w:r w:rsidRPr="005A39B4">
        <w:t>Detail your ability to provide spares parts and consumables to OEM Specification</w:t>
      </w:r>
    </w:p>
    <w:p w14:paraId="01759F4B" w14:textId="77777777" w:rsidR="00FB5566" w:rsidRPr="005A39B4" w:rsidRDefault="00FB5566" w:rsidP="00FB5566">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62354F" w14:paraId="034667CB" w14:textId="77777777" w:rsidTr="009610EA">
        <w:tc>
          <w:tcPr>
            <w:tcW w:w="562" w:type="dxa"/>
            <w:vAlign w:val="center"/>
          </w:tcPr>
          <w:p w14:paraId="37845835" w14:textId="5673C4AC" w:rsidR="0062354F" w:rsidRDefault="0062354F" w:rsidP="009610EA">
            <w:pPr>
              <w:jc w:val="center"/>
              <w:rPr>
                <w:b/>
              </w:rPr>
            </w:pPr>
            <w:r>
              <w:rPr>
                <w:b/>
              </w:rPr>
              <w:t>Q3</w:t>
            </w:r>
          </w:p>
        </w:tc>
        <w:tc>
          <w:tcPr>
            <w:tcW w:w="8505" w:type="dxa"/>
            <w:vAlign w:val="center"/>
          </w:tcPr>
          <w:p w14:paraId="6B38C7D0" w14:textId="77777777" w:rsidR="0062354F" w:rsidRDefault="0062354F" w:rsidP="009610EA">
            <w:pPr>
              <w:jc w:val="center"/>
              <w:rPr>
                <w:b/>
              </w:rPr>
            </w:pPr>
          </w:p>
        </w:tc>
        <w:tc>
          <w:tcPr>
            <w:tcW w:w="1129" w:type="dxa"/>
            <w:vAlign w:val="center"/>
          </w:tcPr>
          <w:p w14:paraId="7C56593D" w14:textId="77777777" w:rsidR="0062354F" w:rsidRPr="00D40B9B" w:rsidRDefault="0062354F" w:rsidP="009610EA">
            <w:pPr>
              <w:pStyle w:val="NoSpacing"/>
              <w:jc w:val="center"/>
              <w:rPr>
                <w:b/>
              </w:rPr>
            </w:pPr>
            <w:r w:rsidRPr="00D40B9B">
              <w:rPr>
                <w:b/>
              </w:rPr>
              <w:t>0 - 5</w:t>
            </w:r>
          </w:p>
          <w:p w14:paraId="17AA81E8" w14:textId="7498C662" w:rsidR="0062354F" w:rsidRDefault="0062354F" w:rsidP="009610EA">
            <w:pPr>
              <w:pStyle w:val="NoSpacing"/>
              <w:jc w:val="center"/>
            </w:pPr>
            <w:r>
              <w:t>1</w:t>
            </w:r>
            <w:r w:rsidR="00FB5566">
              <w:t>0</w:t>
            </w:r>
            <w:r w:rsidRPr="0062354F">
              <w:t>%</w:t>
            </w:r>
          </w:p>
        </w:tc>
      </w:tr>
    </w:tbl>
    <w:p w14:paraId="3F08874D" w14:textId="77777777" w:rsidR="0062354F" w:rsidRDefault="0062354F" w:rsidP="0062354F">
      <w:pPr>
        <w:rPr>
          <w:b/>
        </w:rPr>
      </w:pPr>
    </w:p>
    <w:p w14:paraId="453B636D" w14:textId="3AB8E94E" w:rsidR="0062354F" w:rsidRDefault="0062354F" w:rsidP="0062354F">
      <w:pPr>
        <w:rPr>
          <w:b/>
        </w:rPr>
      </w:pPr>
      <w:r>
        <w:rPr>
          <w:b/>
        </w:rPr>
        <w:t>Evaluation Q3 will account for 1</w:t>
      </w:r>
      <w:r w:rsidRPr="0062354F">
        <w:rPr>
          <w:b/>
        </w:rPr>
        <w:t>0%</w:t>
      </w:r>
      <w:r w:rsidRPr="00D40B9B">
        <w:rPr>
          <w:b/>
        </w:rPr>
        <w:t xml:space="preserve"> of the evaluation score. </w:t>
      </w:r>
    </w:p>
    <w:p w14:paraId="10075032" w14:textId="77777777" w:rsidR="00FB5566" w:rsidRDefault="00FB5566" w:rsidP="00FB5566">
      <w:pPr>
        <w:pStyle w:val="Heading3"/>
      </w:pPr>
      <w:r>
        <w:t>Pricing</w:t>
      </w:r>
    </w:p>
    <w:p w14:paraId="2A477A16" w14:textId="77777777" w:rsidR="00FB5566" w:rsidRPr="005A39B4" w:rsidRDefault="00FB5566" w:rsidP="00FB5566">
      <w:pPr>
        <w:tabs>
          <w:tab w:val="left" w:pos="6870"/>
        </w:tabs>
      </w:pPr>
      <w:r>
        <w:t>Please provide;</w:t>
      </w:r>
    </w:p>
    <w:p w14:paraId="132362DB" w14:textId="77777777" w:rsidR="00FB5566" w:rsidRPr="00A47254" w:rsidRDefault="00FB5566" w:rsidP="00FB5566">
      <w:pPr>
        <w:pStyle w:val="ListParagraph"/>
        <w:numPr>
          <w:ilvl w:val="0"/>
          <w:numId w:val="27"/>
        </w:numPr>
        <w:tabs>
          <w:tab w:val="left" w:pos="6870"/>
        </w:tabs>
      </w:pPr>
      <w:r w:rsidRPr="00A47254">
        <w:t>Response Time for Breakdown (emergency) call out</w:t>
      </w:r>
    </w:p>
    <w:p w14:paraId="4F941C43" w14:textId="77777777" w:rsidR="00FB5566" w:rsidRPr="00A47254" w:rsidRDefault="00FB5566" w:rsidP="00FB5566">
      <w:pPr>
        <w:pStyle w:val="ListParagraph"/>
        <w:numPr>
          <w:ilvl w:val="0"/>
          <w:numId w:val="27"/>
        </w:numPr>
        <w:tabs>
          <w:tab w:val="left" w:pos="6870"/>
        </w:tabs>
      </w:pPr>
      <w:r w:rsidRPr="00A47254">
        <w:t>Response Time for routine call out</w:t>
      </w:r>
    </w:p>
    <w:p w14:paraId="000D12BB" w14:textId="77777777" w:rsidR="00FB5566" w:rsidRPr="00A47254" w:rsidRDefault="00FB5566" w:rsidP="00FB5566">
      <w:pPr>
        <w:pStyle w:val="ListParagraph"/>
        <w:numPr>
          <w:ilvl w:val="0"/>
          <w:numId w:val="27"/>
        </w:numPr>
        <w:tabs>
          <w:tab w:val="left" w:pos="6870"/>
        </w:tabs>
      </w:pPr>
      <w:r w:rsidRPr="00A47254">
        <w:t>Anticipated down time for routine servicing / maintenance per unit</w:t>
      </w:r>
    </w:p>
    <w:p w14:paraId="109441FD" w14:textId="77777777" w:rsidR="00FB5566" w:rsidRPr="005A39B4" w:rsidRDefault="00FB5566" w:rsidP="00FB5566">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FB5566" w:rsidRPr="005A39B4" w14:paraId="106EC037" w14:textId="77777777" w:rsidTr="00D1664B">
        <w:tc>
          <w:tcPr>
            <w:tcW w:w="562" w:type="dxa"/>
            <w:vAlign w:val="center"/>
          </w:tcPr>
          <w:p w14:paraId="22B44747" w14:textId="77777777" w:rsidR="00FB5566" w:rsidRPr="005A39B4" w:rsidRDefault="00FB5566" w:rsidP="00D1664B">
            <w:pPr>
              <w:jc w:val="center"/>
              <w:rPr>
                <w:b/>
              </w:rPr>
            </w:pPr>
            <w:r>
              <w:rPr>
                <w:b/>
              </w:rPr>
              <w:t>Q4</w:t>
            </w:r>
          </w:p>
        </w:tc>
        <w:tc>
          <w:tcPr>
            <w:tcW w:w="8505" w:type="dxa"/>
            <w:vAlign w:val="center"/>
          </w:tcPr>
          <w:p w14:paraId="791F310C" w14:textId="77777777" w:rsidR="00FB5566" w:rsidRPr="005A39B4" w:rsidRDefault="00FB5566" w:rsidP="00D1664B">
            <w:pPr>
              <w:jc w:val="center"/>
              <w:rPr>
                <w:b/>
              </w:rPr>
            </w:pPr>
          </w:p>
        </w:tc>
        <w:tc>
          <w:tcPr>
            <w:tcW w:w="1129" w:type="dxa"/>
            <w:vAlign w:val="center"/>
          </w:tcPr>
          <w:p w14:paraId="3CA98136" w14:textId="77777777" w:rsidR="00FB5566" w:rsidRPr="005A39B4" w:rsidRDefault="00FB5566" w:rsidP="00D1664B">
            <w:pPr>
              <w:pStyle w:val="NoSpacing"/>
              <w:jc w:val="center"/>
              <w:rPr>
                <w:b/>
              </w:rPr>
            </w:pPr>
            <w:r w:rsidRPr="005A39B4">
              <w:rPr>
                <w:b/>
              </w:rPr>
              <w:t>0 - 5</w:t>
            </w:r>
          </w:p>
          <w:p w14:paraId="4DCEC52A" w14:textId="77777777" w:rsidR="00FB5566" w:rsidRPr="005A39B4" w:rsidRDefault="00FB5566" w:rsidP="00D1664B">
            <w:pPr>
              <w:pStyle w:val="NoSpacing"/>
              <w:jc w:val="center"/>
            </w:pPr>
            <w:r w:rsidRPr="005A39B4">
              <w:t>10%</w:t>
            </w:r>
          </w:p>
        </w:tc>
      </w:tr>
    </w:tbl>
    <w:p w14:paraId="03D0BD4D" w14:textId="77777777" w:rsidR="00FB5566" w:rsidRPr="005A39B4" w:rsidRDefault="00FB5566" w:rsidP="00FB5566">
      <w:pPr>
        <w:rPr>
          <w:b/>
        </w:rPr>
      </w:pPr>
    </w:p>
    <w:p w14:paraId="62DB39F6" w14:textId="2D830E64" w:rsidR="00FB5566" w:rsidRDefault="00FB5566" w:rsidP="0062354F">
      <w:pPr>
        <w:rPr>
          <w:b/>
        </w:rPr>
      </w:pPr>
      <w:r>
        <w:rPr>
          <w:b/>
        </w:rPr>
        <w:t>Evaluation Q4</w:t>
      </w:r>
      <w:r w:rsidRPr="005A39B4">
        <w:rPr>
          <w:b/>
        </w:rPr>
        <w:t xml:space="preserve"> will account for 10% of the evaluation score. </w:t>
      </w:r>
    </w:p>
    <w:p w14:paraId="6758EA00" w14:textId="77777777" w:rsidR="005C51C1" w:rsidRDefault="005C51C1" w:rsidP="005C51C1">
      <w:pPr>
        <w:pStyle w:val="Heading3"/>
      </w:pPr>
      <w:r>
        <w:t>Pricing</w:t>
      </w:r>
    </w:p>
    <w:p w14:paraId="591600B4" w14:textId="77777777" w:rsidR="00D67135" w:rsidRDefault="00345533" w:rsidP="009666D1">
      <w:r>
        <w:t>In response to the tender, please describe</w:t>
      </w:r>
      <w:r w:rsidR="009C0F97">
        <w:t xml:space="preserve"> in the pricing schedule document</w:t>
      </w:r>
      <w:r w:rsidR="00D67135">
        <w:t>…</w:t>
      </w:r>
    </w:p>
    <w:p w14:paraId="3C25D926" w14:textId="629F6839" w:rsidR="00345533" w:rsidRPr="00D40B9B" w:rsidRDefault="00D67135" w:rsidP="009C0F97">
      <w:pPr>
        <w:rPr>
          <w:b/>
        </w:rPr>
      </w:pPr>
      <w:r>
        <w:rPr>
          <w:b/>
        </w:rPr>
        <w:t xml:space="preserve">Pricing will account for </w:t>
      </w:r>
      <w:r w:rsidR="00FB5566">
        <w:rPr>
          <w:b/>
        </w:rPr>
        <w:t>30</w:t>
      </w:r>
      <w:r w:rsidR="00345533" w:rsidRPr="00047E3D">
        <w:rPr>
          <w:b/>
        </w:rPr>
        <w:t>%</w:t>
      </w:r>
      <w:r w:rsidR="00345533" w:rsidRPr="00D40B9B">
        <w:rPr>
          <w:b/>
        </w:rPr>
        <w:t xml:space="preserve">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7C9FB3AE" w:rsidR="00297742" w:rsidRDefault="00297742" w:rsidP="00FB5566">
      <w:pPr>
        <w:pStyle w:val="NoSpacing"/>
        <w:ind w:left="2160" w:hanging="2160"/>
      </w:pPr>
      <w:r w:rsidRPr="000C5F9C">
        <w:rPr>
          <w:b/>
          <w:color w:val="005190"/>
        </w:rPr>
        <w:t>Tender For:</w:t>
      </w:r>
      <w:r>
        <w:t xml:space="preserve"> </w:t>
      </w:r>
      <w:r>
        <w:tab/>
      </w:r>
      <w:r w:rsidR="00FB5566" w:rsidRPr="00FB5566">
        <w:t>Servicing, Preventative Maintenance, Breakdown Cover, Spare Parts and Warranty Extensions of CPI's Perkin Elmer Instruments</w:t>
      </w:r>
    </w:p>
    <w:p w14:paraId="0A313595" w14:textId="0FA9B55F" w:rsidR="00297742" w:rsidRDefault="00297742" w:rsidP="00297742">
      <w:r w:rsidRPr="000C5F9C">
        <w:rPr>
          <w:b/>
          <w:color w:val="005190"/>
        </w:rPr>
        <w:t>Tender Ref number:</w:t>
      </w:r>
      <w:r>
        <w:t xml:space="preserve"> </w:t>
      </w:r>
      <w:r>
        <w:tab/>
      </w:r>
      <w:r w:rsidR="00FB5566">
        <w:t>1121</w:t>
      </w:r>
      <w:bookmarkStart w:id="0" w:name="_GoBack"/>
      <w:bookmarkEnd w:id="0"/>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54E0A">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54E0A">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710D9"/>
    <w:multiLevelType w:val="hybridMultilevel"/>
    <w:tmpl w:val="2862A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AFA2782"/>
    <w:multiLevelType w:val="hybridMultilevel"/>
    <w:tmpl w:val="1696E84C"/>
    <w:lvl w:ilvl="0" w:tplc="629ECA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0"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AC7BB8"/>
    <w:multiLevelType w:val="hybridMultilevel"/>
    <w:tmpl w:val="06ECD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D27B62"/>
    <w:multiLevelType w:val="hybridMultilevel"/>
    <w:tmpl w:val="690210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19"/>
  </w:num>
  <w:num w:numId="4">
    <w:abstractNumId w:val="2"/>
  </w:num>
  <w:num w:numId="5">
    <w:abstractNumId w:val="11"/>
  </w:num>
  <w:num w:numId="6">
    <w:abstractNumId w:val="16"/>
  </w:num>
  <w:num w:numId="7">
    <w:abstractNumId w:val="24"/>
  </w:num>
  <w:num w:numId="8">
    <w:abstractNumId w:val="8"/>
  </w:num>
  <w:num w:numId="9">
    <w:abstractNumId w:val="22"/>
  </w:num>
  <w:num w:numId="10">
    <w:abstractNumId w:val="18"/>
  </w:num>
  <w:num w:numId="11">
    <w:abstractNumId w:val="5"/>
  </w:num>
  <w:num w:numId="12">
    <w:abstractNumId w:val="27"/>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23"/>
  </w:num>
  <w:num w:numId="19">
    <w:abstractNumId w:val="14"/>
  </w:num>
  <w:num w:numId="20">
    <w:abstractNumId w:val="6"/>
  </w:num>
  <w:num w:numId="21">
    <w:abstractNumId w:val="10"/>
  </w:num>
  <w:num w:numId="22">
    <w:abstractNumId w:val="22"/>
  </w:num>
  <w:num w:numId="23">
    <w:abstractNumId w:val="13"/>
  </w:num>
  <w:num w:numId="24">
    <w:abstractNumId w:val="28"/>
  </w:num>
  <w:num w:numId="25">
    <w:abstractNumId w:val="21"/>
  </w:num>
  <w:num w:numId="26">
    <w:abstractNumId w:val="15"/>
  </w:num>
  <w:num w:numId="27">
    <w:abstractNumId w:val="25"/>
  </w:num>
  <w:num w:numId="28">
    <w:abstractNumId w:val="26"/>
  </w:num>
  <w:num w:numId="29">
    <w:abstractNumId w:val="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077E"/>
    <w:rsid w:val="000053AE"/>
    <w:rsid w:val="00010BF0"/>
    <w:rsid w:val="00013E36"/>
    <w:rsid w:val="000166D2"/>
    <w:rsid w:val="00023E6D"/>
    <w:rsid w:val="00041F6F"/>
    <w:rsid w:val="00047E3D"/>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2354F"/>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54E0A"/>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53852"/>
    <w:rsid w:val="00D67135"/>
    <w:rsid w:val="00D87226"/>
    <w:rsid w:val="00D94836"/>
    <w:rsid w:val="00DA68D6"/>
    <w:rsid w:val="00DB25FA"/>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B5566"/>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4C7014-FF5B-435E-9E8F-CCFF1F226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48C057DA</Template>
  <TotalTime>1224</TotalTime>
  <Pages>5</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13</cp:revision>
  <cp:lastPrinted>2014-05-01T16:29:00Z</cp:lastPrinted>
  <dcterms:created xsi:type="dcterms:W3CDTF">2018-07-02T10:15:00Z</dcterms:created>
  <dcterms:modified xsi:type="dcterms:W3CDTF">2019-10-08T13:01:00Z</dcterms:modified>
</cp:coreProperties>
</file>